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CD8C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BASSET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5BC3A85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Chelsham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Surrey.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1DBECF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2DD169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C76430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Kemsale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trespass, taking and assault against</w:t>
      </w:r>
    </w:p>
    <w:p w14:paraId="495B645F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John Couper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Brasted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Kent(q.v.),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Farle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Chelsham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2266FAB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796E730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2FDDC6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5BDDC1" w14:textId="77777777" w:rsidR="00136702" w:rsidRDefault="00136702" w:rsidP="001367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April 2021</w:t>
      </w:r>
    </w:p>
    <w:p w14:paraId="3A6D66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4A08B" w14:textId="77777777" w:rsidR="00136702" w:rsidRDefault="00136702" w:rsidP="009139A6">
      <w:r>
        <w:separator/>
      </w:r>
    </w:p>
  </w:endnote>
  <w:endnote w:type="continuationSeparator" w:id="0">
    <w:p w14:paraId="5A27B86F" w14:textId="77777777" w:rsidR="00136702" w:rsidRDefault="001367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DF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FD5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37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86D5D" w14:textId="77777777" w:rsidR="00136702" w:rsidRDefault="00136702" w:rsidP="009139A6">
      <w:r>
        <w:separator/>
      </w:r>
    </w:p>
  </w:footnote>
  <w:footnote w:type="continuationSeparator" w:id="0">
    <w:p w14:paraId="1DCD13D7" w14:textId="77777777" w:rsidR="00136702" w:rsidRDefault="001367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2B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23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D8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2"/>
    <w:rsid w:val="000666E0"/>
    <w:rsid w:val="0013670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E49C5"/>
  <w15:chartTrackingRefBased/>
  <w15:docId w15:val="{FD9FFC45-16BD-4616-9DAD-F0C82A80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67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2021-05-22T11:30:00Z</dcterms:created>
  <dcterms:modified xsi:type="dcterms:W3CDTF">2021-05-22T11:31:00Z</dcterms:modified>
</cp:coreProperties>
</file>